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7D49FA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7D49FA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560C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560C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560C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B160F0"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D560C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B160F0"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862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862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862A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862A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7D49FA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160F0"/>
    <w:rsid w:val="00B227FF"/>
    <w:rsid w:val="00B32108"/>
    <w:rsid w:val="00B62EEF"/>
    <w:rsid w:val="00B74662"/>
    <w:rsid w:val="00B862A4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AA299-B5C2-4DC2-8DE8-A5FB6CA4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31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Victor Feliciano Henriquez Paulino</cp:lastModifiedBy>
  <cp:revision>28</cp:revision>
  <cp:lastPrinted>2020-07-06T14:56:00Z</cp:lastPrinted>
  <dcterms:created xsi:type="dcterms:W3CDTF">2016-03-21T20:27:00Z</dcterms:created>
  <dcterms:modified xsi:type="dcterms:W3CDTF">2020-07-06T15:08:00Z</dcterms:modified>
</cp:coreProperties>
</file>